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65B51" w14:textId="77777777" w:rsidR="00D01D4B" w:rsidRPr="00222137" w:rsidRDefault="00D01D4B" w:rsidP="00222137">
      <w:bookmarkStart w:id="0" w:name="_Toc182833061"/>
    </w:p>
    <w:p w14:paraId="2198B4BB" w14:textId="30B49952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471163E1" w14:textId="1A764E3C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</w:t>
      </w:r>
      <w:r w:rsidR="00D01D4B">
        <w:rPr>
          <w:rFonts w:cs="Arial"/>
          <w:i/>
          <w:sz w:val="22"/>
          <w:szCs w:val="22"/>
        </w:rPr>
        <w:t>Dostawcy</w:t>
      </w:r>
      <w:r w:rsidRPr="002A5AFB">
        <w:rPr>
          <w:rFonts w:cs="Arial"/>
          <w:i/>
          <w:sz w:val="22"/>
          <w:szCs w:val="22"/>
        </w:rPr>
        <w:t xml:space="preserve"> ___________________________________________________,</w:t>
      </w:r>
    </w:p>
    <w:p w14:paraId="01318EF3" w14:textId="77777777" w:rsidR="00A25D7C" w:rsidRPr="002A5AFB" w:rsidRDefault="00A25D7C" w:rsidP="00A25D7C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545BC7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5F63EA03" w14:textId="479F83F5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1B17D117" w14:textId="2E8A83B2" w:rsidR="00D829CA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Osoba</w:t>
      </w:r>
      <w:r w:rsidR="001B59B9" w:rsidRPr="002A5AFB">
        <w:rPr>
          <w:rFonts w:cs="Arial"/>
          <w:i/>
          <w:sz w:val="22"/>
          <w:szCs w:val="22"/>
        </w:rPr>
        <w:t>/y</w:t>
      </w:r>
      <w:r w:rsidRPr="002A5AFB">
        <w:rPr>
          <w:rFonts w:cs="Arial"/>
          <w:i/>
          <w:sz w:val="22"/>
          <w:szCs w:val="22"/>
        </w:rPr>
        <w:t xml:space="preserve"> do kontaktu, upoważniona</w:t>
      </w:r>
      <w:r w:rsidR="001B59B9" w:rsidRPr="002A5AFB">
        <w:rPr>
          <w:rFonts w:cs="Arial"/>
          <w:i/>
          <w:sz w:val="22"/>
          <w:szCs w:val="22"/>
        </w:rPr>
        <w:t>/e</w:t>
      </w:r>
      <w:r w:rsidRPr="002A5AFB">
        <w:rPr>
          <w:rFonts w:cs="Arial"/>
          <w:i/>
          <w:sz w:val="22"/>
          <w:szCs w:val="22"/>
        </w:rPr>
        <w:t xml:space="preserve"> do </w:t>
      </w:r>
      <w:r w:rsidR="00D829CA" w:rsidRPr="002A5AFB">
        <w:rPr>
          <w:rFonts w:cs="Arial"/>
          <w:i/>
          <w:sz w:val="22"/>
          <w:szCs w:val="22"/>
        </w:rPr>
        <w:t xml:space="preserve">prowadzenia negocjacji, </w:t>
      </w:r>
      <w:r w:rsidRPr="002A5AFB">
        <w:rPr>
          <w:rFonts w:cs="Arial"/>
          <w:i/>
          <w:sz w:val="22"/>
          <w:szCs w:val="22"/>
        </w:rPr>
        <w:t>aktualizacji oferty i prowadzenia korespondencji na</w:t>
      </w:r>
    </w:p>
    <w:p w14:paraId="368A12CE" w14:textId="77777777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56A0A061" w14:textId="4B91AC44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_________________ , e-mail: _________________</w:t>
      </w:r>
    </w:p>
    <w:p w14:paraId="0F14A89E" w14:textId="77777777" w:rsidR="002736BD" w:rsidRPr="002A5AFB" w:rsidRDefault="002736BD" w:rsidP="00A25D7C">
      <w:pPr>
        <w:jc w:val="center"/>
        <w:rPr>
          <w:rFonts w:cs="Arial"/>
          <w:i/>
          <w:sz w:val="22"/>
          <w:szCs w:val="22"/>
        </w:rPr>
      </w:pPr>
    </w:p>
    <w:p w14:paraId="457A8BE9" w14:textId="77777777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</w:p>
    <w:p w14:paraId="3F5B35C9" w14:textId="18B07B65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 xml:space="preserve">oświadczam/-y, że </w:t>
      </w:r>
      <w:r w:rsidR="00FD2575" w:rsidRPr="002A5AFB">
        <w:rPr>
          <w:rFonts w:cs="Arial"/>
          <w:b/>
          <w:i/>
          <w:sz w:val="22"/>
          <w:szCs w:val="22"/>
        </w:rPr>
        <w:t>O</w:t>
      </w:r>
      <w:r w:rsidRPr="002A5AFB">
        <w:rPr>
          <w:rFonts w:cs="Arial"/>
          <w:b/>
          <w:i/>
          <w:sz w:val="22"/>
          <w:szCs w:val="22"/>
        </w:rPr>
        <w:t>ferent</w:t>
      </w:r>
      <w:r w:rsidRPr="002A5AFB">
        <w:rPr>
          <w:rFonts w:cs="Arial"/>
          <w:i/>
          <w:sz w:val="22"/>
          <w:szCs w:val="22"/>
        </w:rPr>
        <w:t>:</w:t>
      </w:r>
    </w:p>
    <w:p w14:paraId="292B333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7957AA1A" w14:textId="05C10CB8" w:rsidR="00A25D7C" w:rsidRPr="000D18BA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="005E320C">
        <w:rPr>
          <w:rFonts w:eastAsia="Calibri" w:cs="Arial"/>
          <w:b/>
          <w:sz w:val="22"/>
          <w:szCs w:val="22"/>
        </w:rPr>
        <w:t xml:space="preserve"> </w:t>
      </w:r>
      <w:r w:rsidR="005E320C" w:rsidRPr="000D18BA">
        <w:rPr>
          <w:rFonts w:eastAsia="Calibri" w:cs="Arial"/>
          <w:b/>
          <w:sz w:val="22"/>
          <w:szCs w:val="22"/>
        </w:rPr>
        <w:t xml:space="preserve">na </w:t>
      </w:r>
      <w:r w:rsidR="000D18BA">
        <w:rPr>
          <w:rFonts w:eastAsia="Calibri" w:cs="Arial"/>
          <w:b/>
          <w:sz w:val="22"/>
          <w:szCs w:val="22"/>
        </w:rPr>
        <w:t>„</w:t>
      </w:r>
      <w:r w:rsidR="000D18BA" w:rsidRPr="000D18BA">
        <w:rPr>
          <w:rFonts w:eastAsia="Calibri" w:cs="Arial"/>
          <w:b/>
          <w:bCs/>
          <w:iCs/>
          <w:sz w:val="22"/>
          <w:szCs w:val="22"/>
        </w:rPr>
        <w:t xml:space="preserve">Opracowanie dokumentacji projektowej gazociągu ś/c </w:t>
      </w:r>
      <w:proofErr w:type="spellStart"/>
      <w:r w:rsidR="000D18BA" w:rsidRPr="000D18BA">
        <w:rPr>
          <w:rFonts w:eastAsia="Calibri" w:cs="Arial"/>
          <w:b/>
          <w:bCs/>
          <w:iCs/>
          <w:sz w:val="22"/>
          <w:szCs w:val="22"/>
        </w:rPr>
        <w:t>dn</w:t>
      </w:r>
      <w:proofErr w:type="spellEnd"/>
      <w:r w:rsidR="000D18BA" w:rsidRPr="000D18BA">
        <w:rPr>
          <w:rFonts w:eastAsia="Calibri" w:cs="Arial"/>
          <w:b/>
          <w:bCs/>
          <w:iCs/>
          <w:sz w:val="22"/>
          <w:szCs w:val="22"/>
        </w:rPr>
        <w:t xml:space="preserve"> 125 PE relacji m. Stary Klukom – Smoleń</w:t>
      </w:r>
      <w:r w:rsidR="000D18BA">
        <w:rPr>
          <w:rFonts w:eastAsia="Calibri" w:cs="Arial"/>
          <w:b/>
          <w:bCs/>
          <w:iCs/>
          <w:sz w:val="22"/>
          <w:szCs w:val="22"/>
        </w:rPr>
        <w:t>”</w:t>
      </w:r>
    </w:p>
    <w:p w14:paraId="70ACBF8C" w14:textId="77777777" w:rsidR="000D18BA" w:rsidRPr="002A5AFB" w:rsidRDefault="000D18BA" w:rsidP="000D18BA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33259657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086EDA91" w14:textId="77777777" w:rsidR="00C81E07" w:rsidRPr="002A5AFB" w:rsidRDefault="00C81E07" w:rsidP="0048057E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DDE3D7E" w14:textId="3B5A0B43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01EA0057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91BBCEF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2BE09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1652C694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098D0EC" w14:textId="11DF40F5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REGON: _________________</w:t>
      </w:r>
    </w:p>
    <w:p w14:paraId="0193A05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79E7D8" w14:textId="268BF40F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NIP: _________________</w:t>
      </w:r>
    </w:p>
    <w:p w14:paraId="3AC01316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3E446D" w14:textId="34970E1B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3A93DD5" w14:textId="77777777" w:rsidR="00064C1A" w:rsidRPr="002A5AFB" w:rsidRDefault="00064C1A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3CA5484" w14:textId="28E330AB" w:rsidR="00C81E07" w:rsidRPr="002A5AFB" w:rsidRDefault="00000000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Tak,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kraj rejestracji _________________, numer VAT-UE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_________________,</w:t>
      </w:r>
    </w:p>
    <w:p w14:paraId="4ACEA407" w14:textId="77777777" w:rsidR="004F1C65" w:rsidRPr="002A5AFB" w:rsidRDefault="004F1C65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4190700" w14:textId="0BC06D78" w:rsidR="00C81E07" w:rsidRPr="002A5AFB" w:rsidRDefault="00000000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 xml:space="preserve">Nie </w:t>
      </w:r>
    </w:p>
    <w:p w14:paraId="57AB1050" w14:textId="77777777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6FCE90" w14:textId="31CAD760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6DF5D5E2" w14:textId="77777777" w:rsidR="00C81E07" w:rsidRPr="002A5AFB" w:rsidRDefault="00C81E07" w:rsidP="0048057E">
      <w:pPr>
        <w:rPr>
          <w:rFonts w:cs="Arial"/>
          <w:bCs/>
          <w:i/>
          <w:color w:val="000000"/>
          <w:sz w:val="22"/>
          <w:szCs w:val="22"/>
        </w:rPr>
      </w:pPr>
    </w:p>
    <w:p w14:paraId="225A544E" w14:textId="77777777" w:rsidR="00C81E07" w:rsidRPr="002A5AFB" w:rsidRDefault="00C81E07" w:rsidP="0048057E">
      <w:pPr>
        <w:ind w:left="1440"/>
        <w:jc w:val="both"/>
        <w:rPr>
          <w:rFonts w:eastAsia="Calibri" w:cs="Arial"/>
          <w:sz w:val="22"/>
          <w:szCs w:val="22"/>
        </w:rPr>
      </w:pPr>
    </w:p>
    <w:p w14:paraId="44055ADA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1C7B2F78" w14:textId="77777777" w:rsidR="00A25D7C" w:rsidRPr="002A5AFB" w:rsidRDefault="00A25D7C" w:rsidP="00A25D7C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CD8D301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166A32E8" w14:textId="669FA407" w:rsidR="002736BD" w:rsidRPr="000D18BA" w:rsidRDefault="00A25D7C" w:rsidP="000D18BA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5AD1B28A" w14:textId="169091F0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lastRenderedPageBreak/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REGON: _________________</w:t>
      </w:r>
    </w:p>
    <w:p w14:paraId="39BB2BE7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C90199A" w14:textId="0D74F215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NIP: _________________</w:t>
      </w:r>
    </w:p>
    <w:p w14:paraId="1F331D3D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23C2ED9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49DE1186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7532196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6E8DA71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F519B2E" w14:textId="77777777" w:rsidR="00C81E07" w:rsidRPr="002A5AFB" w:rsidRDefault="00C81E07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9A18CB8" w14:textId="572EB877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VAT (VIES) – dotyczy podmiotów zagranicznych: _________________</w:t>
      </w:r>
    </w:p>
    <w:p w14:paraId="22E3B24C" w14:textId="77777777" w:rsidR="00A25D7C" w:rsidRPr="002A5AFB" w:rsidRDefault="00A25D7C" w:rsidP="0048057E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143BE3C8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589E1EC9" w14:textId="77777777" w:rsidR="00A25D7C" w:rsidRPr="002A5AFB" w:rsidRDefault="00A25D7C" w:rsidP="0048057E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01312C1D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1EBC2D3" w14:textId="4E0736F6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REGON: _________________</w:t>
      </w:r>
    </w:p>
    <w:p w14:paraId="4C9DBA72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A067E2F" w14:textId="4A3EBFF0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NIP: _________________</w:t>
      </w:r>
    </w:p>
    <w:p w14:paraId="4623A897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15F71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69B45A2F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6F4A573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B3C0B63" w14:textId="77777777" w:rsidR="009349BC" w:rsidRPr="002A5AFB" w:rsidRDefault="00000000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1C3A37E" w14:textId="77777777" w:rsidR="00C81E07" w:rsidRPr="002A5AFB" w:rsidRDefault="00C81E07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A27EFEA" w14:textId="2D2657EA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VAT (VIES) – dotyczy podmiotów zagranicznych: _________________</w:t>
      </w: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4F3D8A82" w:rsidR="00A67027" w:rsidRPr="002A5AFB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 xml:space="preserve">związku z prowadzoną działalnością gospodarczą, który został zgłoszony </w:t>
      </w:r>
      <w:r w:rsidR="000D18BA">
        <w:rPr>
          <w:rFonts w:eastAsia="Calibri" w:cs="Arial"/>
          <w:color w:val="000000"/>
          <w:sz w:val="22"/>
          <w:szCs w:val="22"/>
        </w:rPr>
        <w:br/>
      </w:r>
      <w:r w:rsidRPr="002A5AFB">
        <w:rPr>
          <w:rFonts w:eastAsia="Calibri" w:cs="Arial"/>
          <w:color w:val="000000"/>
          <w:sz w:val="22"/>
          <w:szCs w:val="22"/>
        </w:rPr>
        <w:t>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0D18BA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06F77AF7" w:rsidR="005B1521" w:rsidRPr="002A5AFB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</w:t>
      </w:r>
    </w:p>
    <w:p w14:paraId="08D32A1F" w14:textId="35BAA9D0" w:rsidR="00A67027" w:rsidRPr="002A5AFB" w:rsidRDefault="00000000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000000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5F35121F" w:rsidR="00470968" w:rsidRPr="002A5AFB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A5AFB">
        <w:rPr>
          <w:rFonts w:eastAsia="Calibri" w:cs="Arial"/>
          <w:sz w:val="22"/>
          <w:szCs w:val="22"/>
        </w:rPr>
        <w:t>był w sporze sądowym ze Spółką lub ze Spółką z GK ORLEN</w:t>
      </w:r>
    </w:p>
    <w:p w14:paraId="4D0AACEE" w14:textId="2356407B" w:rsidR="00470968" w:rsidRPr="002A5AFB" w:rsidRDefault="00000000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000000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"/>
    <w:p w14:paraId="0E583EEA" w14:textId="1205188A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do przestrzegania tajemnicy informacji i nie rozpowszechniania informacji i materiałów uzyskanych w trakcie postępowania zakupowego w zakresie prac objętych </w:t>
      </w:r>
      <w:r w:rsidRPr="002A5AFB">
        <w:rPr>
          <w:rFonts w:eastAsia="Calibri" w:cs="Arial"/>
          <w:sz w:val="22"/>
          <w:szCs w:val="22"/>
        </w:rPr>
        <w:lastRenderedPageBreak/>
        <w:t>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45C68D9B" w14:textId="3C9019C4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</w:t>
      </w:r>
      <w:r w:rsidR="007D368D" w:rsidRPr="002A5AFB">
        <w:rPr>
          <w:rFonts w:cs="Arial"/>
          <w:bCs/>
          <w:sz w:val="22"/>
          <w:szCs w:val="22"/>
        </w:rPr>
        <w:t>…</w:t>
      </w:r>
      <w:r w:rsidRPr="002A5AFB">
        <w:rPr>
          <w:rFonts w:cs="Arial"/>
          <w:bCs/>
          <w:sz w:val="22"/>
          <w:szCs w:val="22"/>
        </w:rPr>
        <w:t xml:space="preserve"> </w:t>
      </w:r>
      <w:r w:rsidR="00D40DC6" w:rsidRPr="002A5AFB">
        <w:rPr>
          <w:rFonts w:cs="Arial"/>
          <w:bCs/>
          <w:sz w:val="22"/>
          <w:szCs w:val="22"/>
        </w:rPr>
        <w:t>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3788F6B7" w:rsidR="00E4458A" w:rsidRPr="003F4F1B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 xml:space="preserve">zewnętrznych, w szczególności: Ogólnych Warunków Umów, Ogólnych Wytycznych Dotyczących Ubezpieczeń oraz BHP i Ochrony środowiska, wraz z załącznikami, dostępnych na stronie www.psgaz.pl </w:t>
      </w:r>
      <w:r w:rsidR="000D18BA">
        <w:rPr>
          <w:rFonts w:cs="Arial"/>
          <w:sz w:val="22"/>
          <w:szCs w:val="22"/>
        </w:rPr>
        <w:br/>
      </w:r>
      <w:r w:rsidRPr="002A5AFB">
        <w:rPr>
          <w:rFonts w:cs="Arial"/>
          <w:sz w:val="22"/>
          <w:szCs w:val="22"/>
        </w:rPr>
        <w:t>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>do pobrania</w:t>
      </w:r>
      <w:r w:rsidR="006762FD" w:rsidRPr="003F4F1B">
        <w:rPr>
          <w:rFonts w:cs="Arial"/>
          <w:sz w:val="22"/>
          <w:szCs w:val="22"/>
        </w:rPr>
        <w:t>.</w:t>
      </w:r>
    </w:p>
    <w:p w14:paraId="75A458CF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1C6D9E8D" w:rsidR="00A25D7C" w:rsidRPr="002A5AFB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="000D18BA">
        <w:rPr>
          <w:rFonts w:cs="Arial"/>
          <w:bCs/>
          <w:sz w:val="22"/>
          <w:szCs w:val="22"/>
        </w:rPr>
        <w:br/>
      </w:r>
      <w:r w:rsidRPr="002A5AFB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3468596C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</w:p>
    <w:p w14:paraId="0C15EC47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2A5AFB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27755ED0" w14:textId="7BED58CC" w:rsidR="00A13F64" w:rsidRPr="002A5AFB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000000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000000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2A5AFB" w:rsidRDefault="00FB0196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2A5AFB" w:rsidRDefault="008A37E1" w:rsidP="008A37E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2A5AFB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3B480F20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67907FB" w14:textId="77777777" w:rsidR="00264E89" w:rsidRPr="00AD2C53" w:rsidRDefault="00000000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56536196" w14:textId="77777777" w:rsidR="000D18BA" w:rsidRPr="002A5AFB" w:rsidRDefault="000D18BA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07E4FD2F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0D18BA">
        <w:rPr>
          <w:rFonts w:ascii="Arial" w:hAnsi="Arial" w:cs="Arial"/>
          <w:sz w:val="18"/>
        </w:rPr>
        <w:t xml:space="preserve">       </w:t>
      </w:r>
      <w:r w:rsidRPr="00E12B8E">
        <w:rPr>
          <w:rFonts w:ascii="Arial" w:hAnsi="Arial" w:cs="Arial"/>
          <w:sz w:val="18"/>
        </w:rPr>
        <w:t xml:space="preserve">podpis </w:t>
      </w:r>
      <w:r w:rsidR="000D18BA">
        <w:rPr>
          <w:rFonts w:ascii="Arial" w:hAnsi="Arial" w:cs="Arial"/>
          <w:sz w:val="18"/>
        </w:rPr>
        <w:t>Dostawcy</w:t>
      </w:r>
      <w:r w:rsidRPr="00E12B8E">
        <w:rPr>
          <w:rFonts w:ascii="Arial" w:hAnsi="Arial" w:cs="Arial"/>
          <w:sz w:val="18"/>
        </w:rPr>
        <w:tab/>
      </w:r>
    </w:p>
    <w:p w14:paraId="604DE1E9" w14:textId="6940F1F2" w:rsidR="00E97AA2" w:rsidRPr="00201B6D" w:rsidRDefault="00A25D7C" w:rsidP="00201B6D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066861B" w14:textId="77777777" w:rsidR="00E97AA2" w:rsidRDefault="00E97AA2" w:rsidP="002A5AFB">
      <w:pPr>
        <w:rPr>
          <w:rFonts w:cs="Arial"/>
          <w:b/>
          <w:bCs/>
          <w:szCs w:val="24"/>
        </w:rPr>
      </w:pPr>
    </w:p>
    <w:p w14:paraId="31C50D7E" w14:textId="77777777" w:rsidR="001D4279" w:rsidRPr="008074AE" w:rsidRDefault="001D4279" w:rsidP="00E357D6">
      <w:pPr>
        <w:rPr>
          <w:sz w:val="18"/>
          <w:szCs w:val="18"/>
        </w:rPr>
      </w:pPr>
    </w:p>
    <w:sectPr w:rsidR="001D4279" w:rsidRPr="008074AE" w:rsidSect="00D01D4B">
      <w:headerReference w:type="first" r:id="rId13"/>
      <w:footerReference w:type="first" r:id="rId14"/>
      <w:pgSz w:w="11906" w:h="16838" w:code="9"/>
      <w:pgMar w:top="2363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AECC5" w14:textId="77777777" w:rsidR="008F642E" w:rsidRDefault="008F642E">
      <w:r>
        <w:separator/>
      </w:r>
    </w:p>
  </w:endnote>
  <w:endnote w:type="continuationSeparator" w:id="0">
    <w:p w14:paraId="31B4F318" w14:textId="77777777" w:rsidR="008F642E" w:rsidRDefault="008F6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77777777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6BDC1C5D" wp14:editId="7639133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7236FD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70B44CC4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4FF1F8A2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0DC3B64" w14:textId="40A2CEA4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DC1C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187236FD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0B44CC4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FF1F8A2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0DC3B64" w14:textId="40A2CEA4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6A339DE" wp14:editId="3EEFAA2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6DB5BE" w14:textId="77777777" w:rsidR="00D01D4B" w:rsidRPr="00D01D4B" w:rsidRDefault="00D01D4B" w:rsidP="00D01D4B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Oddział Zakład Gazowniczy</w:t>
                                </w:r>
                              </w:p>
                              <w:p w14:paraId="74E22398" w14:textId="77777777" w:rsidR="00D01D4B" w:rsidRPr="00D01D4B" w:rsidRDefault="00D01D4B" w:rsidP="00D01D4B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Szczecinie</w:t>
                                </w: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 xml:space="preserve">ul. Tama Pomorzańska 26 </w:t>
                                </w:r>
                                <w:r w:rsidRPr="00D01D4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70-952 Szczecin</w:t>
                                </w:r>
                              </w:p>
                              <w:p w14:paraId="3362E66F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A339DE" id="Text Box 8" o:spid="_x0000_s1027" type="#_x0000_t202" style="position:absolute;left:0;text-align:left;margin-left:-86.45pt;margin-top:10.15pt;width:167.8pt;height:6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7D6DB5BE" w14:textId="77777777" w:rsidR="00D01D4B" w:rsidRPr="00D01D4B" w:rsidRDefault="00D01D4B" w:rsidP="00D01D4B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Oddział Zakład Gazowniczy</w:t>
                          </w:r>
                        </w:p>
                        <w:p w14:paraId="74E22398" w14:textId="77777777" w:rsidR="00D01D4B" w:rsidRPr="00D01D4B" w:rsidRDefault="00D01D4B" w:rsidP="00D01D4B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Szczecinie</w:t>
                          </w: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 xml:space="preserve">ul. Tama Pomorzańska 26 </w:t>
                          </w:r>
                          <w:r w:rsidRPr="00D01D4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70-952 Szczecin</w:t>
                          </w:r>
                        </w:p>
                        <w:p w14:paraId="3362E66F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0B5E7B79" wp14:editId="42B38F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71F43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7FD7212E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20EBBA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5E7B79" id="_x0000_s1032" type="#_x0000_t202" style="position:absolute;left:0;text-align:left;margin-left:-211.2pt;margin-top:10.15pt;width:139.65pt;height:6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Dr8jAi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48D71F43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7FD7212E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20EBBA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7D90151C" wp14:editId="1B86DF11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139F18" w14:textId="77777777" w:rsidR="00590DCB" w:rsidRPr="006F22D8" w:rsidRDefault="00590DCB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90151C" id="_x0000_s1033" type="#_x0000_t202" style="position:absolute;left:0;text-align:left;margin-left:243.85pt;margin-top:38.55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8X/bL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F0C075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16212" w14:textId="77777777" w:rsidR="008F642E" w:rsidRDefault="008F642E">
      <w:r>
        <w:separator/>
      </w:r>
    </w:p>
  </w:footnote>
  <w:footnote w:type="continuationSeparator" w:id="0">
    <w:p w14:paraId="03BF73D7" w14:textId="77777777" w:rsidR="008F642E" w:rsidRDefault="008F6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7229" w14:textId="47FCD0C0" w:rsidR="00D01D4B" w:rsidRDefault="00D01D4B">
    <w:pPr>
      <w:pStyle w:val="Nagwek"/>
    </w:pPr>
    <w:r>
      <w:rPr>
        <w:noProof/>
      </w:rPr>
      <w:drawing>
        <wp:inline distT="0" distB="0" distL="0" distR="0" wp14:anchorId="44FC9220" wp14:editId="678081B4">
          <wp:extent cx="1103630" cy="426720"/>
          <wp:effectExtent l="0" t="0" r="1270" b="0"/>
          <wp:docPr id="467369276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BAFEBE" w14:textId="77777777" w:rsidR="00D01D4B" w:rsidRDefault="00D01D4B">
    <w:pPr>
      <w:pStyle w:val="Nagwek"/>
    </w:pPr>
  </w:p>
  <w:p w14:paraId="13BE6006" w14:textId="77777777" w:rsidR="00D01D4B" w:rsidRPr="00D01D4B" w:rsidRDefault="00D01D4B" w:rsidP="00D01D4B">
    <w:pPr>
      <w:pStyle w:val="Nagwek"/>
      <w:rPr>
        <w:b/>
        <w:sz w:val="16"/>
        <w:szCs w:val="16"/>
      </w:rPr>
    </w:pPr>
    <w:r w:rsidRPr="00D01D4B">
      <w:rPr>
        <w:b/>
        <w:sz w:val="16"/>
        <w:szCs w:val="16"/>
      </w:rPr>
      <w:t>„</w:t>
    </w:r>
    <w:r w:rsidRPr="00D01D4B">
      <w:rPr>
        <w:b/>
        <w:bCs/>
        <w:iCs/>
        <w:sz w:val="16"/>
        <w:szCs w:val="16"/>
      </w:rPr>
      <w:t xml:space="preserve">Opracowanie dokumentacji projektowej gazociągu ś/c </w:t>
    </w:r>
    <w:proofErr w:type="spellStart"/>
    <w:r w:rsidRPr="00D01D4B">
      <w:rPr>
        <w:b/>
        <w:bCs/>
        <w:iCs/>
        <w:sz w:val="16"/>
        <w:szCs w:val="16"/>
      </w:rPr>
      <w:t>dn</w:t>
    </w:r>
    <w:proofErr w:type="spellEnd"/>
    <w:r w:rsidRPr="00D01D4B">
      <w:rPr>
        <w:b/>
        <w:bCs/>
        <w:iCs/>
        <w:sz w:val="16"/>
        <w:szCs w:val="16"/>
      </w:rPr>
      <w:t xml:space="preserve"> 125 PE relacji m. Stary Klukom – Smoleń”</w:t>
    </w:r>
  </w:p>
  <w:p w14:paraId="7A150A28" w14:textId="77777777" w:rsidR="00D01D4B" w:rsidRDefault="00D01D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E02E28"/>
    <w:multiLevelType w:val="multilevel"/>
    <w:tmpl w:val="BB902AB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67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70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3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6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0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7"/>
  </w:num>
  <w:num w:numId="2" w16cid:durableId="245194207">
    <w:abstractNumId w:val="81"/>
  </w:num>
  <w:num w:numId="3" w16cid:durableId="1089697255">
    <w:abstractNumId w:val="88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70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2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4"/>
  </w:num>
  <w:num w:numId="16" w16cid:durableId="1952782485">
    <w:abstractNumId w:val="53"/>
  </w:num>
  <w:num w:numId="17" w16cid:durableId="436102842">
    <w:abstractNumId w:val="75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90"/>
  </w:num>
  <w:num w:numId="25" w16cid:durableId="946619712">
    <w:abstractNumId w:val="40"/>
  </w:num>
  <w:num w:numId="26" w16cid:durableId="2087799732">
    <w:abstractNumId w:val="84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1"/>
  </w:num>
  <w:num w:numId="30" w16cid:durableId="482619971">
    <w:abstractNumId w:val="86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80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7"/>
  </w:num>
  <w:num w:numId="41" w16cid:durableId="785009284">
    <w:abstractNumId w:val="79"/>
  </w:num>
  <w:num w:numId="42" w16cid:durableId="1282110272">
    <w:abstractNumId w:val="73"/>
  </w:num>
  <w:num w:numId="43" w16cid:durableId="2103135822">
    <w:abstractNumId w:val="82"/>
  </w:num>
  <w:num w:numId="44" w16cid:durableId="150217821">
    <w:abstractNumId w:val="42"/>
  </w:num>
  <w:num w:numId="45" w16cid:durableId="1671985734">
    <w:abstractNumId w:val="69"/>
  </w:num>
  <w:num w:numId="46" w16cid:durableId="1922375889">
    <w:abstractNumId w:val="91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2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5"/>
  </w:num>
  <w:num w:numId="58" w16cid:durableId="778794190">
    <w:abstractNumId w:val="78"/>
  </w:num>
  <w:num w:numId="59" w16cid:durableId="1775787579">
    <w:abstractNumId w:val="19"/>
  </w:num>
  <w:num w:numId="60" w16cid:durableId="1123041711">
    <w:abstractNumId w:val="76"/>
  </w:num>
  <w:num w:numId="61" w16cid:durableId="242375273">
    <w:abstractNumId w:val="93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8"/>
  </w:num>
  <w:num w:numId="75" w16cid:durableId="1159230554">
    <w:abstractNumId w:val="77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3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9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 w:numId="95" w16cid:durableId="354497799">
    <w:abstractNumId w:val="6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37A34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18BA"/>
    <w:rsid w:val="000D60EC"/>
    <w:rsid w:val="000D6779"/>
    <w:rsid w:val="000E3235"/>
    <w:rsid w:val="000F0731"/>
    <w:rsid w:val="000F0BED"/>
    <w:rsid w:val="00100584"/>
    <w:rsid w:val="001069F4"/>
    <w:rsid w:val="00107A22"/>
    <w:rsid w:val="001168A7"/>
    <w:rsid w:val="00131B50"/>
    <w:rsid w:val="00135D81"/>
    <w:rsid w:val="00136CBF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3D2D"/>
    <w:rsid w:val="001F7745"/>
    <w:rsid w:val="00201B6D"/>
    <w:rsid w:val="00216632"/>
    <w:rsid w:val="00220F86"/>
    <w:rsid w:val="00222137"/>
    <w:rsid w:val="002235B0"/>
    <w:rsid w:val="00234E43"/>
    <w:rsid w:val="00235A24"/>
    <w:rsid w:val="00237600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3B72"/>
    <w:rsid w:val="002F77DD"/>
    <w:rsid w:val="00302945"/>
    <w:rsid w:val="00310188"/>
    <w:rsid w:val="0031482C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2F35"/>
    <w:rsid w:val="00335378"/>
    <w:rsid w:val="00336621"/>
    <w:rsid w:val="00342FA4"/>
    <w:rsid w:val="00343EE5"/>
    <w:rsid w:val="00345C87"/>
    <w:rsid w:val="003518D5"/>
    <w:rsid w:val="00351B6D"/>
    <w:rsid w:val="003531E7"/>
    <w:rsid w:val="00353264"/>
    <w:rsid w:val="003553A9"/>
    <w:rsid w:val="00366D50"/>
    <w:rsid w:val="00371766"/>
    <w:rsid w:val="0037267A"/>
    <w:rsid w:val="003750EC"/>
    <w:rsid w:val="003770EA"/>
    <w:rsid w:val="00381E19"/>
    <w:rsid w:val="003832C7"/>
    <w:rsid w:val="0039221D"/>
    <w:rsid w:val="003974D3"/>
    <w:rsid w:val="003A11B3"/>
    <w:rsid w:val="003A283E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0A6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932A2"/>
    <w:rsid w:val="00494EEB"/>
    <w:rsid w:val="004A0D18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4813"/>
    <w:rsid w:val="004E5185"/>
    <w:rsid w:val="004F051D"/>
    <w:rsid w:val="004F0C8B"/>
    <w:rsid w:val="004F1C65"/>
    <w:rsid w:val="004F36E7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211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E320C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49B5"/>
    <w:rsid w:val="006D5DA3"/>
    <w:rsid w:val="006D7BB8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3420A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4E72"/>
    <w:rsid w:val="0079751B"/>
    <w:rsid w:val="007A0186"/>
    <w:rsid w:val="007A137F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764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872"/>
    <w:rsid w:val="008F1B75"/>
    <w:rsid w:val="008F5B3F"/>
    <w:rsid w:val="008F642E"/>
    <w:rsid w:val="009021C1"/>
    <w:rsid w:val="009057A1"/>
    <w:rsid w:val="00907EC1"/>
    <w:rsid w:val="0091704E"/>
    <w:rsid w:val="0092059B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A51"/>
    <w:rsid w:val="00945F5E"/>
    <w:rsid w:val="009516B0"/>
    <w:rsid w:val="00963A5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86E"/>
    <w:rsid w:val="009A2A65"/>
    <w:rsid w:val="009A4B64"/>
    <w:rsid w:val="009A4D33"/>
    <w:rsid w:val="009A53B7"/>
    <w:rsid w:val="009A7EAC"/>
    <w:rsid w:val="009B289D"/>
    <w:rsid w:val="009B346A"/>
    <w:rsid w:val="009B6AE7"/>
    <w:rsid w:val="009C0205"/>
    <w:rsid w:val="009C5329"/>
    <w:rsid w:val="009C77DA"/>
    <w:rsid w:val="009D030A"/>
    <w:rsid w:val="009E24A1"/>
    <w:rsid w:val="009F1076"/>
    <w:rsid w:val="009F5793"/>
    <w:rsid w:val="009F749C"/>
    <w:rsid w:val="00A04B22"/>
    <w:rsid w:val="00A0530E"/>
    <w:rsid w:val="00A05B59"/>
    <w:rsid w:val="00A06AA5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2B35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550B0"/>
    <w:rsid w:val="00B63029"/>
    <w:rsid w:val="00B64172"/>
    <w:rsid w:val="00B6568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D7BA1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0D75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1D4B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0A5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357D6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55E4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1D6E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E6E9B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4</TotalTime>
  <Pages>3</Pages>
  <Words>809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Gierońska Dominika (PSG)</cp:lastModifiedBy>
  <cp:revision>4</cp:revision>
  <cp:lastPrinted>2008-02-25T07:24:00Z</cp:lastPrinted>
  <dcterms:created xsi:type="dcterms:W3CDTF">2026-08-20T09:39:00Z</dcterms:created>
  <dcterms:modified xsi:type="dcterms:W3CDTF">2026-08-20T09:46:00Z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